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1284" w:rsidRDefault="002D1284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Щербиновское районное отделение </w:t>
      </w:r>
    </w:p>
    <w:p w:rsidR="002D1284" w:rsidRDefault="002D1284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Российского общества историков-архивистов</w:t>
      </w:r>
    </w:p>
    <w:p w:rsidR="002D1284" w:rsidRPr="00804D56" w:rsidRDefault="002D1284" w:rsidP="006F291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2D1284" w:rsidRPr="00804D56" w:rsidRDefault="002D1284" w:rsidP="00804D56">
      <w:pPr>
        <w:jc w:val="center"/>
        <w:rPr>
          <w:sz w:val="28"/>
          <w:szCs w:val="28"/>
        </w:rPr>
      </w:pPr>
    </w:p>
    <w:p w:rsidR="002D1284" w:rsidRDefault="002D1284" w:rsidP="00804D56">
      <w:pPr>
        <w:jc w:val="center"/>
      </w:pPr>
    </w:p>
    <w:p w:rsidR="002D1284" w:rsidRDefault="002D1284" w:rsidP="00804D56">
      <w:pPr>
        <w:jc w:val="center"/>
      </w:pPr>
    </w:p>
    <w:p w:rsidR="002D1284" w:rsidRDefault="002D1284" w:rsidP="00804D56">
      <w:pPr>
        <w:jc w:val="center"/>
      </w:pPr>
    </w:p>
    <w:p w:rsidR="002D1284" w:rsidRDefault="002D1284" w:rsidP="00804D56">
      <w:pPr>
        <w:jc w:val="center"/>
      </w:pPr>
    </w:p>
    <w:p w:rsidR="002D1284" w:rsidRDefault="002D1284" w:rsidP="00804D56">
      <w:pPr>
        <w:jc w:val="center"/>
      </w:pPr>
    </w:p>
    <w:p w:rsidR="002D1284" w:rsidRDefault="002D1284" w:rsidP="004574AF">
      <w:pPr>
        <w:spacing w:after="0"/>
        <w:jc w:val="center"/>
      </w:pPr>
    </w:p>
    <w:p w:rsidR="002D1284" w:rsidRPr="00804D56" w:rsidRDefault="002D1284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 w:rsidRPr="00804D56">
        <w:rPr>
          <w:rFonts w:ascii="Arial Black" w:hAnsi="Arial Black" w:cs="Arial Black"/>
          <w:sz w:val="52"/>
          <w:szCs w:val="52"/>
        </w:rPr>
        <w:t>ПЛАН  РАБОТЫ</w:t>
      </w:r>
    </w:p>
    <w:p w:rsidR="002D1284" w:rsidRDefault="002D1284" w:rsidP="006F291D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>Щербиновского районного</w:t>
      </w:r>
    </w:p>
    <w:p w:rsidR="002D1284" w:rsidRDefault="002D1284" w:rsidP="006F291D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>отделения РОИА</w:t>
      </w:r>
    </w:p>
    <w:p w:rsidR="002D1284" w:rsidRPr="00804D56" w:rsidRDefault="002D1284" w:rsidP="004574AF">
      <w:pPr>
        <w:spacing w:after="0"/>
        <w:jc w:val="center"/>
        <w:rPr>
          <w:rFonts w:ascii="Arial Black" w:hAnsi="Arial Black" w:cs="Arial Black"/>
          <w:sz w:val="52"/>
          <w:szCs w:val="52"/>
        </w:rPr>
      </w:pPr>
      <w:r>
        <w:rPr>
          <w:rFonts w:ascii="Arial Black" w:hAnsi="Arial Black" w:cs="Arial Black"/>
          <w:sz w:val="52"/>
          <w:szCs w:val="52"/>
        </w:rPr>
        <w:t xml:space="preserve">на 2019 год </w:t>
      </w:r>
    </w:p>
    <w:p w:rsidR="002D1284" w:rsidRDefault="002D1284">
      <w:pPr>
        <w:jc w:val="center"/>
        <w:rPr>
          <w:rFonts w:ascii="Arial Black" w:hAnsi="Arial Black" w:cs="Arial Black"/>
          <w:sz w:val="52"/>
          <w:szCs w:val="52"/>
        </w:rPr>
      </w:pPr>
    </w:p>
    <w:p w:rsidR="002D1284" w:rsidRDefault="002D1284">
      <w:pPr>
        <w:jc w:val="center"/>
        <w:rPr>
          <w:rFonts w:ascii="Arial Black" w:hAnsi="Arial Black" w:cs="Arial Black"/>
          <w:sz w:val="52"/>
          <w:szCs w:val="52"/>
        </w:rPr>
      </w:pPr>
    </w:p>
    <w:p w:rsidR="002D1284" w:rsidRDefault="002D1284">
      <w:pPr>
        <w:jc w:val="center"/>
        <w:rPr>
          <w:rFonts w:ascii="Arial Black" w:hAnsi="Arial Black" w:cs="Arial Black"/>
          <w:sz w:val="52"/>
          <w:szCs w:val="52"/>
        </w:rPr>
      </w:pPr>
    </w:p>
    <w:p w:rsidR="002D1284" w:rsidRDefault="002D1284">
      <w:pPr>
        <w:jc w:val="center"/>
        <w:rPr>
          <w:rFonts w:ascii="Arial Black" w:hAnsi="Arial Black" w:cs="Arial Black"/>
          <w:sz w:val="52"/>
          <w:szCs w:val="52"/>
        </w:rPr>
      </w:pPr>
    </w:p>
    <w:p w:rsidR="002D1284" w:rsidRPr="00496B9E" w:rsidRDefault="002D1284" w:rsidP="00496B9E">
      <w:pPr>
        <w:rPr>
          <w:rFonts w:ascii="Arial Black" w:hAnsi="Arial Black" w:cs="Arial Black"/>
          <w:sz w:val="28"/>
          <w:szCs w:val="28"/>
        </w:rPr>
      </w:pPr>
    </w:p>
    <w:p w:rsidR="002D1284" w:rsidRDefault="002D1284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2D1284" w:rsidRDefault="002D1284" w:rsidP="002245BE">
      <w:pPr>
        <w:jc w:val="center"/>
        <w:rPr>
          <w:rFonts w:ascii="Arial Black" w:hAnsi="Arial Black" w:cs="Arial Black"/>
          <w:sz w:val="32"/>
          <w:szCs w:val="32"/>
        </w:rPr>
      </w:pPr>
    </w:p>
    <w:p w:rsidR="002D1284" w:rsidRDefault="002D1284" w:rsidP="00974BD3">
      <w:pPr>
        <w:spacing w:after="0"/>
        <w:jc w:val="center"/>
        <w:rPr>
          <w:rFonts w:ascii="Arial Black" w:hAnsi="Arial Black" w:cs="Arial Black"/>
          <w:sz w:val="32"/>
          <w:szCs w:val="32"/>
        </w:rPr>
      </w:pPr>
      <w:r>
        <w:rPr>
          <w:rFonts w:ascii="Arial Black" w:hAnsi="Arial Black" w:cs="Arial Black"/>
          <w:sz w:val="32"/>
          <w:szCs w:val="32"/>
        </w:rPr>
        <w:t>ПЛАН РАБОТЫ</w:t>
      </w:r>
    </w:p>
    <w:p w:rsidR="002D1284" w:rsidRDefault="002D1284" w:rsidP="00974BD3">
      <w:pPr>
        <w:spacing w:after="0"/>
        <w:jc w:val="center"/>
        <w:rPr>
          <w:rFonts w:ascii="Arial Black" w:hAnsi="Arial Black" w:cs="Arial Black"/>
          <w:sz w:val="32"/>
          <w:szCs w:val="32"/>
        </w:rPr>
      </w:pPr>
      <w:r>
        <w:rPr>
          <w:rFonts w:ascii="Arial Black" w:hAnsi="Arial Black" w:cs="Arial Black"/>
          <w:sz w:val="32"/>
          <w:szCs w:val="32"/>
        </w:rPr>
        <w:t xml:space="preserve">Щербиновского районного отделения </w:t>
      </w:r>
    </w:p>
    <w:p w:rsidR="002D1284" w:rsidRDefault="002D1284" w:rsidP="00974BD3">
      <w:pPr>
        <w:spacing w:after="0"/>
        <w:jc w:val="center"/>
        <w:rPr>
          <w:rFonts w:ascii="Arial Black" w:hAnsi="Arial Black" w:cs="Arial Black"/>
          <w:sz w:val="32"/>
          <w:szCs w:val="32"/>
        </w:rPr>
      </w:pPr>
      <w:r>
        <w:rPr>
          <w:rFonts w:ascii="Arial Black" w:hAnsi="Arial Black" w:cs="Arial Black"/>
          <w:sz w:val="32"/>
          <w:szCs w:val="32"/>
        </w:rPr>
        <w:t xml:space="preserve">Российского общества историков-архивистов Щербиновского района </w:t>
      </w:r>
    </w:p>
    <w:p w:rsidR="002D1284" w:rsidRDefault="002D1284" w:rsidP="00974BD3">
      <w:pPr>
        <w:spacing w:after="0"/>
        <w:jc w:val="center"/>
        <w:rPr>
          <w:rFonts w:ascii="Arial Black" w:hAnsi="Arial Black" w:cs="Arial Black"/>
          <w:sz w:val="32"/>
          <w:szCs w:val="32"/>
        </w:rPr>
      </w:pPr>
      <w:r>
        <w:rPr>
          <w:rFonts w:ascii="Arial Black" w:hAnsi="Arial Black" w:cs="Arial Black"/>
          <w:sz w:val="32"/>
          <w:szCs w:val="32"/>
        </w:rPr>
        <w:t>на 2019 год</w:t>
      </w:r>
    </w:p>
    <w:p w:rsidR="002D1284" w:rsidRDefault="002D1284" w:rsidP="00974BD3">
      <w:pPr>
        <w:spacing w:after="0"/>
        <w:jc w:val="center"/>
        <w:rPr>
          <w:rFonts w:ascii="Arial Black" w:hAnsi="Arial Black" w:cs="Arial Black"/>
          <w:sz w:val="32"/>
          <w:szCs w:val="32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75"/>
        <w:gridCol w:w="5113"/>
        <w:gridCol w:w="3783"/>
      </w:tblGrid>
      <w:tr w:rsidR="002D1284" w:rsidRPr="00A00EB7">
        <w:tc>
          <w:tcPr>
            <w:tcW w:w="675" w:type="dxa"/>
          </w:tcPr>
          <w:p w:rsidR="002D1284" w:rsidRPr="00EB5B26" w:rsidRDefault="002D1284" w:rsidP="00974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D1284" w:rsidRPr="00EB5B26" w:rsidRDefault="002D1284" w:rsidP="00496B9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113" w:type="dxa"/>
          </w:tcPr>
          <w:p w:rsidR="002D1284" w:rsidRPr="00EB5B26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3783" w:type="dxa"/>
          </w:tcPr>
          <w:p w:rsidR="002D1284" w:rsidRPr="00EB5B26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Сроки проведения, 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B5B26">
              <w:rPr>
                <w:rFonts w:ascii="Times New Roman" w:hAnsi="Times New Roman" w:cs="Times New Roman"/>
                <w:sz w:val="28"/>
                <w:szCs w:val="28"/>
              </w:rPr>
              <w:t xml:space="preserve">ответственные </w:t>
            </w:r>
          </w:p>
          <w:p w:rsidR="002D1284" w:rsidRPr="00EB5B26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>
        <w:tc>
          <w:tcPr>
            <w:tcW w:w="675" w:type="dxa"/>
          </w:tcPr>
          <w:p w:rsidR="002D1284" w:rsidRPr="00FA75C1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5C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13" w:type="dxa"/>
          </w:tcPr>
          <w:p w:rsidR="002D1284" w:rsidRPr="00FA75C1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5C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3" w:type="dxa"/>
          </w:tcPr>
          <w:p w:rsidR="002D1284" w:rsidRPr="00FA75C1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A75C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1284" w:rsidRPr="00A00EB7">
        <w:tc>
          <w:tcPr>
            <w:tcW w:w="675" w:type="dxa"/>
          </w:tcPr>
          <w:p w:rsidR="002D1284" w:rsidRPr="00A00EB7" w:rsidRDefault="002D1284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113" w:type="dxa"/>
          </w:tcPr>
          <w:p w:rsidR="002D1284" w:rsidRPr="00A00EB7" w:rsidRDefault="002D1284" w:rsidP="004915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Утверждение плана работы на 2019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3783" w:type="dxa"/>
          </w:tcPr>
          <w:p w:rsidR="002D1284" w:rsidRDefault="002D1284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январь</w:t>
            </w:r>
          </w:p>
          <w:p w:rsidR="002D1284" w:rsidRDefault="002D1284" w:rsidP="000F01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Pr="00A00EB7" w:rsidRDefault="002D1284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BA140F">
        <w:trPr>
          <w:trHeight w:val="333"/>
        </w:trPr>
        <w:tc>
          <w:tcPr>
            <w:tcW w:w="675" w:type="dxa"/>
          </w:tcPr>
          <w:p w:rsidR="002D1284" w:rsidRPr="00A00EB7" w:rsidRDefault="002D1284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113" w:type="dxa"/>
          </w:tcPr>
          <w:p w:rsidR="002D1284" w:rsidRDefault="002D1284" w:rsidP="00974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 формировании календаря памятных дат на 2020 год </w:t>
            </w:r>
          </w:p>
        </w:tc>
        <w:tc>
          <w:tcPr>
            <w:tcW w:w="3783" w:type="dxa"/>
          </w:tcPr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январь-март 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BA140F">
        <w:trPr>
          <w:trHeight w:val="780"/>
        </w:trPr>
        <w:tc>
          <w:tcPr>
            <w:tcW w:w="675" w:type="dxa"/>
          </w:tcPr>
          <w:p w:rsidR="002D1284" w:rsidRPr="00A00EB7" w:rsidRDefault="002D1284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113" w:type="dxa"/>
          </w:tcPr>
          <w:p w:rsidR="002D1284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Подбор статей для публикации  в</w:t>
            </w:r>
          </w:p>
          <w:p w:rsidR="002D1284" w:rsidRPr="00A00EB7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альманахе «Вестник архивиста»</w:t>
            </w:r>
          </w:p>
        </w:tc>
        <w:tc>
          <w:tcPr>
            <w:tcW w:w="3783" w:type="dxa"/>
          </w:tcPr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январь-апрель </w:t>
            </w:r>
          </w:p>
          <w:p w:rsidR="002D1284" w:rsidRDefault="002D1284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</w:p>
          <w:p w:rsidR="002D1284" w:rsidRDefault="002D1284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</w:p>
          <w:p w:rsidR="002D1284" w:rsidRPr="00491515" w:rsidRDefault="002D1284" w:rsidP="0050049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>
        <w:trPr>
          <w:trHeight w:val="355"/>
        </w:trPr>
        <w:tc>
          <w:tcPr>
            <w:tcW w:w="675" w:type="dxa"/>
          </w:tcPr>
          <w:p w:rsidR="002D1284" w:rsidRPr="00A00EB7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113" w:type="dxa"/>
          </w:tcPr>
          <w:p w:rsidR="002D1284" w:rsidRPr="00AF357B" w:rsidRDefault="002D1284" w:rsidP="00491515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мероприятиях, посвященных 74-летию со дня окончания Великой Отечественной войны</w:t>
            </w:r>
            <w:r w:rsidRPr="00AF357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783" w:type="dxa"/>
          </w:tcPr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январь-июнь 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49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4915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О.М.Кияшко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Pr="00A00EB7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491515">
        <w:trPr>
          <w:trHeight w:val="1657"/>
        </w:trPr>
        <w:tc>
          <w:tcPr>
            <w:tcW w:w="675" w:type="dxa"/>
          </w:tcPr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113" w:type="dxa"/>
          </w:tcPr>
          <w:p w:rsidR="002D1284" w:rsidRDefault="002D1284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организации и проведении ежегодного мероприятия</w:t>
            </w:r>
          </w:p>
          <w:p w:rsidR="002D1284" w:rsidRPr="004843E7" w:rsidRDefault="002D1284" w:rsidP="000018F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85030">
              <w:rPr>
                <w:sz w:val="28"/>
                <w:szCs w:val="28"/>
              </w:rPr>
              <w:t xml:space="preserve"> 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муниципальны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Суворовски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 xml:space="preserve"> чт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0018FA">
              <w:rPr>
                <w:rFonts w:ascii="Times New Roman" w:hAnsi="Times New Roman" w:cs="Times New Roman"/>
                <w:sz w:val="28"/>
                <w:szCs w:val="28"/>
              </w:rPr>
              <w:t>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3783" w:type="dxa"/>
          </w:tcPr>
          <w:p w:rsidR="002D1284" w:rsidRPr="00714E02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февраль 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Л.В.Гончаренко </w:t>
            </w:r>
          </w:p>
          <w:p w:rsidR="002D1284" w:rsidRDefault="002D1284" w:rsidP="00500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М.С.Гарнышева </w:t>
            </w:r>
          </w:p>
          <w:p w:rsidR="002D1284" w:rsidRDefault="002D1284" w:rsidP="00500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>
        <w:trPr>
          <w:trHeight w:val="285"/>
        </w:trPr>
        <w:tc>
          <w:tcPr>
            <w:tcW w:w="675" w:type="dxa"/>
          </w:tcPr>
          <w:p w:rsidR="002D1284" w:rsidRDefault="002D1284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113" w:type="dxa"/>
          </w:tcPr>
          <w:p w:rsidR="002D1284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Участие в работе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XIII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научно-практической конференции </w:t>
            </w:r>
          </w:p>
          <w:p w:rsidR="002D1284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краевого отделения РОИА </w:t>
            </w:r>
          </w:p>
          <w:p w:rsidR="002D1284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Pr="007B0FAE" w:rsidRDefault="002D1284" w:rsidP="004D7F80">
            <w:pPr>
              <w:spacing w:after="0" w:line="240" w:lineRule="auto"/>
              <w:rPr>
                <w:rFonts w:ascii="Times New Roman" w:hAnsi="Times New Roman" w:cs="Times New Roman"/>
                <w:sz w:val="10"/>
                <w:szCs w:val="16"/>
              </w:rPr>
            </w:pPr>
          </w:p>
        </w:tc>
        <w:tc>
          <w:tcPr>
            <w:tcW w:w="3783" w:type="dxa"/>
          </w:tcPr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>
        <w:trPr>
          <w:trHeight w:val="285"/>
        </w:trPr>
        <w:tc>
          <w:tcPr>
            <w:tcW w:w="675" w:type="dxa"/>
          </w:tcPr>
          <w:p w:rsidR="002D1284" w:rsidRDefault="002D1284" w:rsidP="007137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13" w:type="dxa"/>
          </w:tcPr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3" w:type="dxa"/>
          </w:tcPr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1284" w:rsidRPr="00A00EB7" w:rsidTr="00EB5B26">
        <w:trPr>
          <w:trHeight w:val="900"/>
        </w:trPr>
        <w:tc>
          <w:tcPr>
            <w:tcW w:w="675" w:type="dxa"/>
          </w:tcPr>
          <w:p w:rsidR="002D1284" w:rsidRPr="00A00EB7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5113" w:type="dxa"/>
          </w:tcPr>
          <w:p w:rsidR="002D1284" w:rsidRPr="00A00EB7" w:rsidRDefault="002D1284" w:rsidP="00974BD3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отчетного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собрания членов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Щербиновского 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</w:tc>
        <w:tc>
          <w:tcPr>
            <w:tcW w:w="3783" w:type="dxa"/>
          </w:tcPr>
          <w:p w:rsidR="002D1284" w:rsidRPr="00A00EB7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декабрь 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Pr="00A00EB7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4D7F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FA7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  <w:p w:rsidR="002D1284" w:rsidRDefault="002D1284" w:rsidP="00FA7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Pr="00A00EB7" w:rsidRDefault="002D1284" w:rsidP="00FA75C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BA0A80">
        <w:trPr>
          <w:trHeight w:val="1794"/>
        </w:trPr>
        <w:tc>
          <w:tcPr>
            <w:tcW w:w="675" w:type="dxa"/>
          </w:tcPr>
          <w:p w:rsidR="002D1284" w:rsidRDefault="002D1284" w:rsidP="008B32E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113" w:type="dxa"/>
          </w:tcPr>
          <w:p w:rsidR="002D1284" w:rsidRPr="00A00EB7" w:rsidRDefault="002D1284" w:rsidP="008B32E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заседания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членов Щерб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новского районного отделения РОИА</w:t>
            </w:r>
          </w:p>
        </w:tc>
        <w:tc>
          <w:tcPr>
            <w:tcW w:w="3783" w:type="dxa"/>
          </w:tcPr>
          <w:p w:rsidR="002D1284" w:rsidRPr="00A00EB7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1 раз в квартал</w:t>
            </w:r>
          </w:p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Pr="00A00EB7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районного </w:t>
            </w:r>
          </w:p>
          <w:p w:rsidR="002D1284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отделения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РОИА</w:t>
            </w:r>
          </w:p>
          <w:p w:rsidR="002D1284" w:rsidRPr="00A00EB7" w:rsidRDefault="002D1284" w:rsidP="007137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BA0A80">
        <w:trPr>
          <w:trHeight w:val="1523"/>
        </w:trPr>
        <w:tc>
          <w:tcPr>
            <w:tcW w:w="675" w:type="dxa"/>
          </w:tcPr>
          <w:p w:rsidR="002D1284" w:rsidRDefault="002D1284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496B9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5113" w:type="dxa"/>
          </w:tcPr>
          <w:p w:rsidR="002D1284" w:rsidRDefault="002D1284" w:rsidP="00FE539A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сбора материала о щерб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новцах - участниках первой мировой, гражданской и  Великой Отечественной войн</w:t>
            </w:r>
          </w:p>
        </w:tc>
        <w:tc>
          <w:tcPr>
            <w:tcW w:w="3783" w:type="dxa"/>
          </w:tcPr>
          <w:p w:rsidR="002D1284" w:rsidRDefault="002D1284" w:rsidP="00496B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Е.В.Жаркова, </w:t>
            </w:r>
          </w:p>
          <w:p w:rsidR="002D1284" w:rsidRDefault="002D1284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онного </w:t>
            </w:r>
          </w:p>
          <w:p w:rsidR="002D1284" w:rsidRDefault="002D1284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отделения РОИА</w:t>
            </w:r>
          </w:p>
          <w:p w:rsidR="002D1284" w:rsidRDefault="002D1284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D1284" w:rsidRPr="00007C20" w:rsidRDefault="002D1284" w:rsidP="00FE53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D1284" w:rsidRPr="00A00EB7" w:rsidTr="00007C20">
        <w:trPr>
          <w:trHeight w:val="1558"/>
        </w:trPr>
        <w:tc>
          <w:tcPr>
            <w:tcW w:w="675" w:type="dxa"/>
          </w:tcPr>
          <w:p w:rsidR="002D1284" w:rsidRPr="00A00EB7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113" w:type="dxa"/>
          </w:tcPr>
          <w:p w:rsidR="002D1284" w:rsidRPr="00007C20" w:rsidRDefault="002D1284" w:rsidP="00007C20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Продолжение сбора материала для 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плектования коллекции по истории Щербиновского района </w:t>
            </w:r>
          </w:p>
        </w:tc>
        <w:tc>
          <w:tcPr>
            <w:tcW w:w="3783" w:type="dxa"/>
          </w:tcPr>
          <w:p w:rsidR="002D1284" w:rsidRDefault="002D1284" w:rsidP="001C09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2D1284" w:rsidRDefault="002D1284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 Гончаренко,</w:t>
            </w:r>
          </w:p>
          <w:p w:rsidR="002D1284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онного </w:t>
            </w:r>
          </w:p>
          <w:p w:rsidR="002D1284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отделения РОИА </w:t>
            </w:r>
          </w:p>
          <w:p w:rsidR="002D1284" w:rsidRPr="009105FE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0C6264">
        <w:trPr>
          <w:trHeight w:val="4500"/>
        </w:trPr>
        <w:tc>
          <w:tcPr>
            <w:tcW w:w="675" w:type="dxa"/>
          </w:tcPr>
          <w:p w:rsidR="002D1284" w:rsidRPr="00A00EB7" w:rsidRDefault="002D1284" w:rsidP="00BA140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</w:p>
        </w:tc>
        <w:tc>
          <w:tcPr>
            <w:tcW w:w="5113" w:type="dxa"/>
          </w:tcPr>
          <w:p w:rsidR="002D1284" w:rsidRDefault="002D1284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материалов по истории района и использование при оформление выст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вок: </w:t>
            </w:r>
          </w:p>
          <w:p w:rsidR="002D1284" w:rsidRDefault="002D1284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«Обязаны помнить» - к 74-летию со дня окончания Великой Отечественной войны;</w:t>
            </w:r>
          </w:p>
          <w:p w:rsidR="002D1284" w:rsidRDefault="002D1284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«Волшебный мир сцены» - в рамках проведения «Года театра в России»;</w:t>
            </w:r>
          </w:p>
          <w:p w:rsidR="002D1284" w:rsidRDefault="002D1284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«Живу. Помню» - к 100-летию Ген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цида казачества);</w:t>
            </w:r>
          </w:p>
          <w:p w:rsidR="002D1284" w:rsidRDefault="002D1284" w:rsidP="00EC68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«На заре коллективизации» - к 90-летию коллективизации в СССР;</w:t>
            </w:r>
          </w:p>
          <w:p w:rsidR="002D1284" w:rsidRPr="00FC17AC" w:rsidRDefault="002D1284" w:rsidP="00EC682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«Земля моя родная» - к 85-летию со дня образования Щербиновского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она.</w:t>
            </w:r>
          </w:p>
        </w:tc>
        <w:tc>
          <w:tcPr>
            <w:tcW w:w="3783" w:type="dxa"/>
          </w:tcPr>
          <w:p w:rsidR="002D1284" w:rsidRPr="00A00EB7" w:rsidRDefault="002D1284" w:rsidP="00FC17A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онного </w:t>
            </w:r>
          </w:p>
          <w:p w:rsidR="002D1284" w:rsidRPr="00A00EB7" w:rsidRDefault="002D1284" w:rsidP="0025679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отделения РОИА</w:t>
            </w:r>
          </w:p>
        </w:tc>
      </w:tr>
      <w:tr w:rsidR="002D1284" w:rsidRPr="00A00EB7" w:rsidTr="00713748">
        <w:trPr>
          <w:trHeight w:val="348"/>
        </w:trPr>
        <w:tc>
          <w:tcPr>
            <w:tcW w:w="675" w:type="dxa"/>
          </w:tcPr>
          <w:p w:rsidR="002D1284" w:rsidRDefault="002D1284" w:rsidP="00031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13" w:type="dxa"/>
          </w:tcPr>
          <w:p w:rsidR="002D1284" w:rsidRDefault="002D1284" w:rsidP="00031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3" w:type="dxa"/>
          </w:tcPr>
          <w:p w:rsidR="002D1284" w:rsidRDefault="002D1284" w:rsidP="0003137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1284" w:rsidRPr="00A00EB7" w:rsidTr="00007C20">
        <w:trPr>
          <w:trHeight w:val="272"/>
        </w:trPr>
        <w:tc>
          <w:tcPr>
            <w:tcW w:w="675" w:type="dxa"/>
          </w:tcPr>
          <w:p w:rsidR="002D1284" w:rsidRDefault="002D1284" w:rsidP="00BA1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12.</w:t>
            </w:r>
          </w:p>
        </w:tc>
        <w:tc>
          <w:tcPr>
            <w:tcW w:w="5113" w:type="dxa"/>
          </w:tcPr>
          <w:p w:rsidR="002D1284" w:rsidRDefault="002D1284" w:rsidP="000C62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Сбор материалов по истории района и использование при проведении экску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сий:</w:t>
            </w:r>
          </w:p>
          <w:p w:rsidR="002D1284" w:rsidRDefault="002D1284" w:rsidP="000C62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«Война и судьбы» - к 76-летию око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чания немецко-фашистской оккупации Щербиновского района;</w:t>
            </w:r>
          </w:p>
          <w:p w:rsidR="002D1284" w:rsidRDefault="002D1284" w:rsidP="000C626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«Человек отмеченный Богом» -            к  105-летию со дня смерти иерея Ст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фана Янкова (Щербиновского);</w:t>
            </w:r>
          </w:p>
          <w:p w:rsidR="002D1284" w:rsidRDefault="002D1284" w:rsidP="00BA0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«Земля моих отцов и дедов» - к 225-летию основания станицы Старощерб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новской.</w:t>
            </w:r>
          </w:p>
          <w:p w:rsidR="002D1284" w:rsidRDefault="002D1284" w:rsidP="00BA0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BA0A8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2D1284" w:rsidRPr="00A00EB7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  <w:p w:rsidR="002D1284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онного </w:t>
            </w:r>
          </w:p>
          <w:p w:rsidR="002D1284" w:rsidRDefault="002D1284" w:rsidP="00D853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отделения РОИА</w:t>
            </w:r>
          </w:p>
        </w:tc>
      </w:tr>
      <w:tr w:rsidR="002D1284" w:rsidRPr="00A00EB7" w:rsidTr="00256799">
        <w:trPr>
          <w:trHeight w:val="300"/>
        </w:trPr>
        <w:tc>
          <w:tcPr>
            <w:tcW w:w="675" w:type="dxa"/>
          </w:tcPr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</w:p>
        </w:tc>
        <w:tc>
          <w:tcPr>
            <w:tcW w:w="5113" w:type="dxa"/>
          </w:tcPr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Освещение на страницах газеты «Ще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биновский курьер» значимых дат и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бытий Отечественной истории и района: </w:t>
            </w: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- 76-летие окончания немецко-фашист-ской оккупации Щербиновского района;</w:t>
            </w: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- 85-ление образования Щербиновского района;</w:t>
            </w: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- 225-летию основания станицы </w:t>
            </w: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Старощербиновской.</w:t>
            </w: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течение года </w:t>
            </w:r>
          </w:p>
          <w:p w:rsidR="002D1284" w:rsidRPr="00714E02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Ю.А.Сковорода </w:t>
            </w:r>
          </w:p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О.М.Кияшко </w:t>
            </w:r>
          </w:p>
          <w:p w:rsidR="002D1284" w:rsidRPr="00A10655" w:rsidRDefault="002D1284" w:rsidP="008B32E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</w:t>
            </w:r>
          </w:p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8B32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D1284" w:rsidRPr="00A00EB7" w:rsidTr="00BA0A80">
        <w:trPr>
          <w:trHeight w:val="3936"/>
        </w:trPr>
        <w:tc>
          <w:tcPr>
            <w:tcW w:w="675" w:type="dxa"/>
          </w:tcPr>
          <w:p w:rsidR="002D1284" w:rsidRDefault="002D1284" w:rsidP="0096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</w:p>
        </w:tc>
        <w:tc>
          <w:tcPr>
            <w:tcW w:w="5113" w:type="dxa"/>
          </w:tcPr>
          <w:p w:rsidR="002D1284" w:rsidRDefault="002D1284" w:rsidP="00FE4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брошюр по истории 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она: </w:t>
            </w:r>
          </w:p>
          <w:p w:rsidR="002D1284" w:rsidRDefault="002D1284" w:rsidP="00FE4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очерк председателя Кущевского отд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ления РОИА  Н.Ф.Мринского «Пар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шютисты приземлились в полночь» и «Ледовые походы»;</w:t>
            </w:r>
          </w:p>
          <w:p w:rsidR="002D1284" w:rsidRDefault="002D1284" w:rsidP="00FE4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публицистическое издание  члена Щербиновского районного отделения РОИА Ю.А.Сковорода  «Память наро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ная».</w:t>
            </w:r>
          </w:p>
          <w:p w:rsidR="002D1284" w:rsidRDefault="002D1284" w:rsidP="00FE4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D1284" w:rsidRDefault="002D1284" w:rsidP="00FE42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783" w:type="dxa"/>
          </w:tcPr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Е.В.Жаркова 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Л.В.Гончаренко </w:t>
            </w:r>
          </w:p>
          <w:p w:rsidR="002D1284" w:rsidRDefault="002D1284" w:rsidP="0050049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Ю.А.Сковорода </w:t>
            </w:r>
          </w:p>
        </w:tc>
      </w:tr>
      <w:tr w:rsidR="002D1284" w:rsidRPr="00A00EB7" w:rsidTr="00FB20C1">
        <w:trPr>
          <w:trHeight w:val="707"/>
        </w:trPr>
        <w:tc>
          <w:tcPr>
            <w:tcW w:w="675" w:type="dxa"/>
          </w:tcPr>
          <w:p w:rsidR="002D1284" w:rsidRDefault="002D1284" w:rsidP="00964A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</w:t>
            </w:r>
          </w:p>
        </w:tc>
        <w:tc>
          <w:tcPr>
            <w:tcW w:w="5113" w:type="dxa"/>
          </w:tcPr>
          <w:p w:rsidR="002D1284" w:rsidRDefault="002D1284" w:rsidP="00FE42A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Участие в поисковых мероприятиях с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вместно </w:t>
            </w:r>
            <w:r w:rsidRPr="00FB20C1">
              <w:rPr>
                <w:rFonts w:ascii="Times New Roman" w:hAnsi="Times New Roman" w:cs="Times New Roman"/>
                <w:sz w:val="28"/>
                <w:szCs w:val="28"/>
              </w:rPr>
              <w:t xml:space="preserve"> архивно-поисковым отр</w:t>
            </w:r>
            <w:r w:rsidRPr="00FB20C1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FB20C1">
              <w:rPr>
                <w:rFonts w:ascii="Times New Roman" w:hAnsi="Times New Roman" w:cs="Times New Roman"/>
                <w:sz w:val="28"/>
                <w:szCs w:val="28"/>
              </w:rPr>
              <w:t>дом «Феникс»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отдела по делам молодежи администрации муниципального обр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зования Щербиновский район </w:t>
            </w:r>
          </w:p>
        </w:tc>
        <w:tc>
          <w:tcPr>
            <w:tcW w:w="3783" w:type="dxa"/>
          </w:tcPr>
          <w:p w:rsidR="002D1284" w:rsidRPr="00A00EB7" w:rsidRDefault="002D1284" w:rsidP="002E5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A00EB7">
              <w:rPr>
                <w:rFonts w:ascii="Times New Roman" w:hAnsi="Times New Roman" w:cs="Times New Roman"/>
                <w:sz w:val="28"/>
                <w:szCs w:val="28"/>
              </w:rPr>
              <w:t>течение года</w:t>
            </w:r>
          </w:p>
          <w:p w:rsidR="002D1284" w:rsidRDefault="002D1284" w:rsidP="002E5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члены Щербиновского </w:t>
            </w:r>
          </w:p>
          <w:p w:rsidR="002D1284" w:rsidRDefault="002D1284" w:rsidP="002E5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онного </w:t>
            </w:r>
          </w:p>
          <w:p w:rsidR="002D1284" w:rsidRDefault="002D1284" w:rsidP="002E5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отделения РОИА</w:t>
            </w:r>
          </w:p>
          <w:p w:rsidR="002D1284" w:rsidRDefault="002D1284" w:rsidP="002E56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Е.Ю.Голованова</w:t>
            </w:r>
          </w:p>
        </w:tc>
      </w:tr>
      <w:tr w:rsidR="002D1284" w:rsidRPr="00A00EB7" w:rsidTr="002E566B">
        <w:trPr>
          <w:trHeight w:val="528"/>
        </w:trPr>
        <w:tc>
          <w:tcPr>
            <w:tcW w:w="675" w:type="dxa"/>
          </w:tcPr>
          <w:p w:rsidR="002D1284" w:rsidRDefault="002D1284" w:rsidP="008E50D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13" w:type="dxa"/>
          </w:tcPr>
          <w:p w:rsidR="002D1284" w:rsidRDefault="002D1284" w:rsidP="008E5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783" w:type="dxa"/>
          </w:tcPr>
          <w:p w:rsidR="002D1284" w:rsidRDefault="002D1284" w:rsidP="008E50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2D1284" w:rsidRPr="00A00EB7">
        <w:trPr>
          <w:trHeight w:val="2115"/>
        </w:trPr>
        <w:tc>
          <w:tcPr>
            <w:tcW w:w="675" w:type="dxa"/>
          </w:tcPr>
          <w:p w:rsidR="002D1284" w:rsidRDefault="002D1284" w:rsidP="00EB5B2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</w:p>
        </w:tc>
        <w:tc>
          <w:tcPr>
            <w:tcW w:w="5113" w:type="dxa"/>
          </w:tcPr>
          <w:p w:rsidR="002D1284" w:rsidRDefault="002D1284" w:rsidP="00EB5B26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Оказание методической помощи учит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лям кубановедения в подготовке и пр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ведении мероприятий по истории          района </w:t>
            </w:r>
          </w:p>
        </w:tc>
        <w:tc>
          <w:tcPr>
            <w:tcW w:w="3783" w:type="dxa"/>
          </w:tcPr>
          <w:p w:rsidR="002D1284" w:rsidRDefault="002D1284" w:rsidP="00EB5B2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течение года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М.С.Гарнышева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Е.В.Жаркова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Л.В.Гончаренко</w:t>
            </w:r>
          </w:p>
          <w:p w:rsidR="002D1284" w:rsidRDefault="002D1284" w:rsidP="00A00E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О.М.Кияшко </w:t>
            </w:r>
          </w:p>
          <w:p w:rsidR="002D1284" w:rsidRDefault="002D1284" w:rsidP="00A00E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D1284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архивного отдела</w:t>
      </w:r>
    </w:p>
    <w:p w:rsidR="002D1284" w:rsidRDefault="002D1284" w:rsidP="00A112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</w:t>
      </w:r>
    </w:p>
    <w:p w:rsidR="002D1284" w:rsidRPr="00804D56" w:rsidRDefault="002D1284" w:rsidP="00A1127B">
      <w:pPr>
        <w:spacing w:after="0" w:line="240" w:lineRule="auto"/>
        <w:rPr>
          <w:rFonts w:ascii="Arial Black" w:hAnsi="Arial Black" w:cs="Arial Black"/>
          <w:sz w:val="52"/>
          <w:szCs w:val="52"/>
        </w:rPr>
      </w:pPr>
      <w:r>
        <w:rPr>
          <w:rFonts w:ascii="Times New Roman" w:hAnsi="Times New Roman" w:cs="Times New Roman"/>
          <w:sz w:val="28"/>
          <w:szCs w:val="28"/>
        </w:rPr>
        <w:t>образования Щербиновский район                                              М.С.Гарнышева</w:t>
      </w:r>
    </w:p>
    <w:p w:rsidR="002D1284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42FDE">
        <w:rPr>
          <w:rFonts w:ascii="Times New Roman" w:hAnsi="Times New Roman" w:cs="Times New Roman"/>
          <w:sz w:val="28"/>
          <w:szCs w:val="28"/>
        </w:rPr>
        <w:t>Пре</w:t>
      </w:r>
      <w:r>
        <w:rPr>
          <w:rFonts w:ascii="Times New Roman" w:hAnsi="Times New Roman" w:cs="Times New Roman"/>
          <w:sz w:val="28"/>
          <w:szCs w:val="28"/>
        </w:rPr>
        <w:t xml:space="preserve">дседатель </w:t>
      </w:r>
    </w:p>
    <w:p w:rsidR="002D1284" w:rsidRPr="007B0FAE" w:rsidRDefault="002D1284" w:rsidP="00242F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местного отделения  РОИА                                                   </w:t>
      </w:r>
    </w:p>
    <w:p w:rsidR="002D1284" w:rsidRDefault="002D1284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Щербиновского района</w:t>
      </w:r>
      <w:r w:rsidRPr="007A3BA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Е.В. Жаркова</w:t>
      </w:r>
    </w:p>
    <w:p w:rsidR="002D1284" w:rsidRDefault="002D1284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84" w:rsidRDefault="002D1284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 ноября  2018                                        </w:t>
      </w:r>
    </w:p>
    <w:p w:rsidR="002D1284" w:rsidRDefault="002D1284" w:rsidP="00DE68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2D1284" w:rsidSect="00007C20">
      <w:pgSz w:w="11906" w:h="16838"/>
      <w:pgMar w:top="1135" w:right="850" w:bottom="1134" w:left="1701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1881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DF94CF2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BFBC3A7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95A02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2E70C44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ABE2A3A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74A6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23C6DBE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994C67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DC02B9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F7ECA"/>
    <w:rsid w:val="000018FA"/>
    <w:rsid w:val="00007C20"/>
    <w:rsid w:val="000229BB"/>
    <w:rsid w:val="0002710F"/>
    <w:rsid w:val="0003137B"/>
    <w:rsid w:val="00055136"/>
    <w:rsid w:val="00090F93"/>
    <w:rsid w:val="000A0F22"/>
    <w:rsid w:val="000C504D"/>
    <w:rsid w:val="000C6264"/>
    <w:rsid w:val="000D18FD"/>
    <w:rsid w:val="000F014B"/>
    <w:rsid w:val="00127020"/>
    <w:rsid w:val="00135552"/>
    <w:rsid w:val="0014334B"/>
    <w:rsid w:val="00162AD0"/>
    <w:rsid w:val="00174116"/>
    <w:rsid w:val="001C09A1"/>
    <w:rsid w:val="002211DD"/>
    <w:rsid w:val="00223F9A"/>
    <w:rsid w:val="002245BE"/>
    <w:rsid w:val="00242FDE"/>
    <w:rsid w:val="00253583"/>
    <w:rsid w:val="00254556"/>
    <w:rsid w:val="00256799"/>
    <w:rsid w:val="002A5E21"/>
    <w:rsid w:val="002B3BA6"/>
    <w:rsid w:val="002C0397"/>
    <w:rsid w:val="002C0A9D"/>
    <w:rsid w:val="002D1284"/>
    <w:rsid w:val="002D309C"/>
    <w:rsid w:val="002E566B"/>
    <w:rsid w:val="00300CB1"/>
    <w:rsid w:val="00334846"/>
    <w:rsid w:val="0033689C"/>
    <w:rsid w:val="0037422C"/>
    <w:rsid w:val="003D3C74"/>
    <w:rsid w:val="00424B45"/>
    <w:rsid w:val="00433102"/>
    <w:rsid w:val="004574AF"/>
    <w:rsid w:val="004843E7"/>
    <w:rsid w:val="00485030"/>
    <w:rsid w:val="00491515"/>
    <w:rsid w:val="00496B9E"/>
    <w:rsid w:val="004A0294"/>
    <w:rsid w:val="004A5AC2"/>
    <w:rsid w:val="004D6B05"/>
    <w:rsid w:val="004D7F80"/>
    <w:rsid w:val="00500490"/>
    <w:rsid w:val="00504BBB"/>
    <w:rsid w:val="005835BA"/>
    <w:rsid w:val="005A4CCD"/>
    <w:rsid w:val="005B65E9"/>
    <w:rsid w:val="005C3D02"/>
    <w:rsid w:val="005F7F96"/>
    <w:rsid w:val="00605AAD"/>
    <w:rsid w:val="00636F67"/>
    <w:rsid w:val="0064259A"/>
    <w:rsid w:val="006622CB"/>
    <w:rsid w:val="00693CC3"/>
    <w:rsid w:val="006A088D"/>
    <w:rsid w:val="006C01A5"/>
    <w:rsid w:val="006E2F7A"/>
    <w:rsid w:val="006F291D"/>
    <w:rsid w:val="00713748"/>
    <w:rsid w:val="00714E02"/>
    <w:rsid w:val="00723EB3"/>
    <w:rsid w:val="007316DF"/>
    <w:rsid w:val="00751EA6"/>
    <w:rsid w:val="00754CE5"/>
    <w:rsid w:val="0079312D"/>
    <w:rsid w:val="007938AF"/>
    <w:rsid w:val="007A3BA6"/>
    <w:rsid w:val="007B0FAE"/>
    <w:rsid w:val="007B1951"/>
    <w:rsid w:val="007D0241"/>
    <w:rsid w:val="00804D56"/>
    <w:rsid w:val="00864F48"/>
    <w:rsid w:val="00866C27"/>
    <w:rsid w:val="00867AC6"/>
    <w:rsid w:val="00867F33"/>
    <w:rsid w:val="008714F7"/>
    <w:rsid w:val="008778EF"/>
    <w:rsid w:val="008B32E0"/>
    <w:rsid w:val="008B4D27"/>
    <w:rsid w:val="008B64C9"/>
    <w:rsid w:val="008E50D0"/>
    <w:rsid w:val="009105FE"/>
    <w:rsid w:val="00922FE8"/>
    <w:rsid w:val="00964AA7"/>
    <w:rsid w:val="00966E74"/>
    <w:rsid w:val="00970307"/>
    <w:rsid w:val="00970D54"/>
    <w:rsid w:val="00974BD3"/>
    <w:rsid w:val="009D099A"/>
    <w:rsid w:val="009D20FB"/>
    <w:rsid w:val="009E4C19"/>
    <w:rsid w:val="009F5C96"/>
    <w:rsid w:val="00A00EB7"/>
    <w:rsid w:val="00A0103B"/>
    <w:rsid w:val="00A10655"/>
    <w:rsid w:val="00A1127B"/>
    <w:rsid w:val="00A41AB4"/>
    <w:rsid w:val="00A71D6D"/>
    <w:rsid w:val="00A93B4E"/>
    <w:rsid w:val="00AA7455"/>
    <w:rsid w:val="00AB0A1A"/>
    <w:rsid w:val="00AB133C"/>
    <w:rsid w:val="00AC3084"/>
    <w:rsid w:val="00AD4EBD"/>
    <w:rsid w:val="00AE1272"/>
    <w:rsid w:val="00AF357B"/>
    <w:rsid w:val="00AF7ECA"/>
    <w:rsid w:val="00B14491"/>
    <w:rsid w:val="00B21C9C"/>
    <w:rsid w:val="00B27898"/>
    <w:rsid w:val="00BA0A80"/>
    <w:rsid w:val="00BA140F"/>
    <w:rsid w:val="00BB01B4"/>
    <w:rsid w:val="00BB2DD1"/>
    <w:rsid w:val="00BD1D29"/>
    <w:rsid w:val="00BE0520"/>
    <w:rsid w:val="00C53850"/>
    <w:rsid w:val="00C63BD3"/>
    <w:rsid w:val="00CA367F"/>
    <w:rsid w:val="00CC0F76"/>
    <w:rsid w:val="00CC6D61"/>
    <w:rsid w:val="00CD4BE0"/>
    <w:rsid w:val="00CD4C58"/>
    <w:rsid w:val="00D00925"/>
    <w:rsid w:val="00D172D1"/>
    <w:rsid w:val="00D2351C"/>
    <w:rsid w:val="00D23C6F"/>
    <w:rsid w:val="00D700DB"/>
    <w:rsid w:val="00D843EC"/>
    <w:rsid w:val="00D853E2"/>
    <w:rsid w:val="00DB4D71"/>
    <w:rsid w:val="00DC3E16"/>
    <w:rsid w:val="00DE683B"/>
    <w:rsid w:val="00E21C0F"/>
    <w:rsid w:val="00E261AF"/>
    <w:rsid w:val="00E27B90"/>
    <w:rsid w:val="00E6628C"/>
    <w:rsid w:val="00EA0187"/>
    <w:rsid w:val="00EB54A1"/>
    <w:rsid w:val="00EB5B26"/>
    <w:rsid w:val="00EC682D"/>
    <w:rsid w:val="00EF15B4"/>
    <w:rsid w:val="00F3201F"/>
    <w:rsid w:val="00FA0D3A"/>
    <w:rsid w:val="00FA5BFA"/>
    <w:rsid w:val="00FA75C1"/>
    <w:rsid w:val="00FB20C1"/>
    <w:rsid w:val="00FC17AC"/>
    <w:rsid w:val="00FE42A7"/>
    <w:rsid w:val="00FE539A"/>
    <w:rsid w:val="00FE6E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308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804D56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499</TotalTime>
  <Pages>5</Pages>
  <Words>639</Words>
  <Characters>3643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Архивный отдел администрации муниципального образования Щербиновский район  </dc:title>
  <dc:subject/>
  <dc:creator>Садахару</dc:creator>
  <cp:keywords/>
  <dc:description/>
  <cp:lastModifiedBy>1</cp:lastModifiedBy>
  <cp:revision>61</cp:revision>
  <cp:lastPrinted>2018-11-20T13:11:00Z</cp:lastPrinted>
  <dcterms:created xsi:type="dcterms:W3CDTF">2014-11-21T05:17:00Z</dcterms:created>
  <dcterms:modified xsi:type="dcterms:W3CDTF">2018-11-20T13:15:00Z</dcterms:modified>
</cp:coreProperties>
</file>